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7E5" w:rsidRDefault="008C1C5C" w:rsidP="002D36CA">
      <w:pPr>
        <w:jc w:val="center"/>
        <w:rPr>
          <w:b/>
        </w:rPr>
      </w:pPr>
      <w:r>
        <w:rPr>
          <w:b/>
        </w:rPr>
        <w:t xml:space="preserve">Chapter </w:t>
      </w:r>
      <w:bookmarkStart w:id="0" w:name="_AMO_768342302"/>
      <w:bookmarkStart w:id="1" w:name="_AMO_351186108"/>
      <w:r w:rsidR="00BD57E5">
        <w:rPr>
          <w:b/>
        </w:rPr>
        <w:t>17: Regression Results</w:t>
      </w:r>
      <w:bookmarkStart w:id="2" w:name="_AMO_217572063"/>
    </w:p>
    <w:p w:rsidR="002D36CA" w:rsidRPr="00BD57E5" w:rsidRDefault="00BD57E5" w:rsidP="002D36CA">
      <w:pPr>
        <w:jc w:val="center"/>
      </w:pPr>
      <w:r w:rsidRPr="00BD57E5">
        <w:t>Linear Regression Results</w:t>
      </w:r>
      <w:bookmarkEnd w:id="2"/>
    </w:p>
    <w:p w:rsidR="00BD57E5" w:rsidRPr="00BD57E5" w:rsidRDefault="00BD57E5" w:rsidP="002D36CA">
      <w:pPr>
        <w:jc w:val="center"/>
      </w:pPr>
    </w:p>
    <w:p w:rsidR="00BD57E5" w:rsidRPr="00BD57E5" w:rsidRDefault="00BD57E5" w:rsidP="002D36CA">
      <w:pPr>
        <w:jc w:val="center"/>
      </w:pPr>
      <w:bookmarkStart w:id="3" w:name="_AMO_667589518"/>
      <w:r w:rsidRPr="00BD57E5">
        <w:t>The REG Procedure</w:t>
      </w:r>
    </w:p>
    <w:p w:rsidR="00BD57E5" w:rsidRPr="00BD57E5" w:rsidRDefault="00BD57E5" w:rsidP="002D36CA">
      <w:pPr>
        <w:jc w:val="center"/>
      </w:pPr>
      <w:r w:rsidRPr="00BD57E5">
        <w:t>Model: Linear_Regression_Model</w:t>
      </w:r>
    </w:p>
    <w:p w:rsidR="00BD57E5" w:rsidRPr="00BD57E5" w:rsidRDefault="00BD57E5" w:rsidP="002D36CA">
      <w:pPr>
        <w:jc w:val="center"/>
      </w:pPr>
      <w:r w:rsidRPr="00BD57E5">
        <w:t>Dependent Variable: City City</w:t>
      </w:r>
    </w:p>
    <w:bookmarkEnd w:id="3"/>
    <w:p w:rsidR="00BD57E5" w:rsidRPr="00BD57E5" w:rsidRDefault="00BD57E5" w:rsidP="002D36CA">
      <w:pPr>
        <w:jc w:val="center"/>
      </w:pPr>
    </w:p>
    <w:p w:rsidR="00BD57E5" w:rsidRPr="00BD57E5" w:rsidRDefault="00BD57E5" w:rsidP="002D36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916"/>
        <w:gridCol w:w="440"/>
      </w:tblGrid>
      <w:tr w:rsidR="00BD57E5" w:rsidRPr="00BD57E5" w:rsidTr="00BD57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57E5" w:rsidRPr="00BD57E5" w:rsidRDefault="00BD57E5" w:rsidP="00BD57E5">
            <w:bookmarkStart w:id="4" w:name="_AMO_333675704"/>
            <w:r w:rsidRPr="00BD57E5">
              <w:t>Number of Observations Read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12</w:t>
            </w:r>
          </w:p>
        </w:tc>
      </w:tr>
      <w:tr w:rsidR="00BD57E5" w:rsidRPr="00BD57E5" w:rsidTr="00BD57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57E5" w:rsidRPr="00BD57E5" w:rsidRDefault="00BD57E5" w:rsidP="00BD57E5">
            <w:r w:rsidRPr="00BD57E5">
              <w:t>Number of Observations Used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12</w:t>
            </w:r>
          </w:p>
        </w:tc>
      </w:tr>
      <w:bookmarkEnd w:id="4"/>
    </w:tbl>
    <w:p w:rsidR="00BD57E5" w:rsidRPr="00BD57E5" w:rsidRDefault="00BD57E5" w:rsidP="002D36CA">
      <w:pPr>
        <w:jc w:val="center"/>
      </w:pPr>
    </w:p>
    <w:p w:rsidR="00BD57E5" w:rsidRPr="00BD57E5" w:rsidRDefault="00BD57E5" w:rsidP="002D36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07"/>
        <w:gridCol w:w="453"/>
        <w:gridCol w:w="1164"/>
        <w:gridCol w:w="1164"/>
        <w:gridCol w:w="873"/>
        <w:gridCol w:w="828"/>
      </w:tblGrid>
      <w:tr w:rsidR="00BD57E5" w:rsidRPr="00BD57E5" w:rsidTr="00630F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6"/>
            <w:vAlign w:val="bottom"/>
          </w:tcPr>
          <w:p w:rsidR="00BD57E5" w:rsidRPr="00BD57E5" w:rsidRDefault="00BD57E5" w:rsidP="00BD57E5">
            <w:pPr>
              <w:jc w:val="center"/>
            </w:pPr>
            <w:bookmarkStart w:id="5" w:name="_AMO_942068899"/>
            <w:r w:rsidRPr="00BD57E5">
              <w:t>Analysis of Variance</w:t>
            </w:r>
          </w:p>
        </w:tc>
      </w:tr>
      <w:tr w:rsidR="00BD57E5" w:rsidRPr="00BD57E5" w:rsidTr="00BD57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57E5" w:rsidRPr="00BD57E5" w:rsidRDefault="00BD57E5" w:rsidP="00BD57E5">
            <w:r w:rsidRPr="00BD57E5">
              <w:t>Source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DF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Sum of</w:t>
            </w:r>
          </w:p>
          <w:p w:rsidR="00BD57E5" w:rsidRPr="00BD57E5" w:rsidRDefault="00BD57E5" w:rsidP="00BD57E5">
            <w:pPr>
              <w:jc w:val="right"/>
            </w:pPr>
            <w:r w:rsidRPr="00BD57E5">
              <w:t>Squares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Mean</w:t>
            </w:r>
          </w:p>
          <w:p w:rsidR="00BD57E5" w:rsidRPr="00BD57E5" w:rsidRDefault="00BD57E5" w:rsidP="00BD57E5">
            <w:pPr>
              <w:jc w:val="right"/>
            </w:pPr>
            <w:r w:rsidRPr="00BD57E5">
              <w:t>Square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F Value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Pr &gt; F</w:t>
            </w:r>
          </w:p>
        </w:tc>
      </w:tr>
      <w:tr w:rsidR="00BD57E5" w:rsidRPr="00BD57E5" w:rsidTr="00BD57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57E5" w:rsidRPr="00BD57E5" w:rsidRDefault="00BD57E5" w:rsidP="00BD57E5">
            <w:r w:rsidRPr="00BD57E5">
              <w:t>Model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1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105.95222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105.95222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70.80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&lt;.0001</w:t>
            </w:r>
          </w:p>
        </w:tc>
      </w:tr>
      <w:tr w:rsidR="00BD57E5" w:rsidRPr="00BD57E5" w:rsidTr="00BD57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57E5" w:rsidRPr="00BD57E5" w:rsidRDefault="00BD57E5" w:rsidP="00BD57E5">
            <w:r w:rsidRPr="00BD57E5">
              <w:t>Error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10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14.96444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1.49644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</w:p>
        </w:tc>
      </w:tr>
      <w:tr w:rsidR="00BD57E5" w:rsidRPr="00BD57E5" w:rsidTr="00BD57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57E5" w:rsidRPr="00BD57E5" w:rsidRDefault="00BD57E5" w:rsidP="00BD57E5">
            <w:r w:rsidRPr="00BD57E5">
              <w:t>Corrected Total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11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120.91667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</w:p>
        </w:tc>
      </w:tr>
      <w:bookmarkEnd w:id="5"/>
    </w:tbl>
    <w:p w:rsidR="00BD57E5" w:rsidRPr="00BD57E5" w:rsidRDefault="00BD57E5" w:rsidP="002D36CA">
      <w:pPr>
        <w:jc w:val="center"/>
      </w:pPr>
    </w:p>
    <w:p w:rsidR="00BD57E5" w:rsidRPr="00BD57E5" w:rsidRDefault="00BD57E5" w:rsidP="002D36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785"/>
        <w:gridCol w:w="1053"/>
        <w:gridCol w:w="1027"/>
        <w:gridCol w:w="830"/>
      </w:tblGrid>
      <w:tr w:rsidR="00BD57E5" w:rsidRPr="00BD57E5" w:rsidTr="00BD57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57E5" w:rsidRPr="00BD57E5" w:rsidRDefault="00BD57E5" w:rsidP="00BD57E5">
            <w:bookmarkStart w:id="6" w:name="_AMO_981593026"/>
            <w:r w:rsidRPr="00BD57E5">
              <w:t>Root MSE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1.22329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r w:rsidRPr="00BD57E5">
              <w:t>R-Square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0.8762</w:t>
            </w:r>
          </w:p>
        </w:tc>
      </w:tr>
      <w:tr w:rsidR="00BD57E5" w:rsidRPr="00BD57E5" w:rsidTr="00BD57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57E5" w:rsidRPr="00BD57E5" w:rsidRDefault="00BD57E5" w:rsidP="00BD57E5">
            <w:r w:rsidRPr="00BD57E5">
              <w:t>Dependent Mean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6.58333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r w:rsidRPr="00BD57E5">
              <w:t>Adj R-Sq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0.8639</w:t>
            </w:r>
          </w:p>
        </w:tc>
      </w:tr>
      <w:tr w:rsidR="00BD57E5" w:rsidRPr="00BD57E5" w:rsidTr="00BD57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57E5" w:rsidRPr="00BD57E5" w:rsidRDefault="00BD57E5" w:rsidP="00BD57E5">
            <w:r w:rsidRPr="00BD57E5">
              <w:t>Coeff Var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18.58166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/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</w:p>
        </w:tc>
      </w:tr>
      <w:bookmarkEnd w:id="6"/>
    </w:tbl>
    <w:p w:rsidR="00BD57E5" w:rsidRPr="00BD57E5" w:rsidRDefault="00BD57E5" w:rsidP="002D36CA">
      <w:pPr>
        <w:jc w:val="center"/>
      </w:pPr>
    </w:p>
    <w:p w:rsidR="00BD57E5" w:rsidRPr="00BD57E5" w:rsidRDefault="00BD57E5" w:rsidP="002D36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39"/>
        <w:gridCol w:w="1039"/>
        <w:gridCol w:w="453"/>
        <w:gridCol w:w="1163"/>
        <w:gridCol w:w="1025"/>
        <w:gridCol w:w="846"/>
        <w:gridCol w:w="892"/>
      </w:tblGrid>
      <w:tr w:rsidR="00BD57E5" w:rsidRPr="00BD57E5" w:rsidTr="00F422F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7"/>
            <w:vAlign w:val="bottom"/>
          </w:tcPr>
          <w:p w:rsidR="00BD57E5" w:rsidRPr="00BD57E5" w:rsidRDefault="00BD57E5" w:rsidP="00BD57E5">
            <w:pPr>
              <w:jc w:val="center"/>
            </w:pPr>
            <w:bookmarkStart w:id="7" w:name="_AMO_74412154"/>
            <w:r w:rsidRPr="00BD57E5">
              <w:t>Parameter Estimates</w:t>
            </w:r>
          </w:p>
        </w:tc>
      </w:tr>
      <w:tr w:rsidR="00BD57E5" w:rsidRPr="00BD57E5" w:rsidTr="00BD57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57E5" w:rsidRPr="00BD57E5" w:rsidRDefault="00BD57E5" w:rsidP="00BD57E5">
            <w:r w:rsidRPr="00BD57E5">
              <w:t>Variable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r w:rsidRPr="00BD57E5">
              <w:t>Label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DF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Parameter</w:t>
            </w:r>
          </w:p>
          <w:p w:rsidR="00BD57E5" w:rsidRPr="00BD57E5" w:rsidRDefault="00BD57E5" w:rsidP="00BD57E5">
            <w:pPr>
              <w:jc w:val="right"/>
            </w:pPr>
            <w:r w:rsidRPr="00BD57E5">
              <w:t>Estimate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Standard</w:t>
            </w:r>
          </w:p>
          <w:p w:rsidR="00BD57E5" w:rsidRPr="00BD57E5" w:rsidRDefault="00BD57E5" w:rsidP="00BD57E5">
            <w:pPr>
              <w:jc w:val="right"/>
            </w:pPr>
            <w:r w:rsidRPr="00BD57E5">
              <w:t>Error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t Value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Pr &gt; |t|</w:t>
            </w:r>
          </w:p>
        </w:tc>
      </w:tr>
      <w:tr w:rsidR="00BD57E5" w:rsidRPr="00BD57E5" w:rsidTr="00BD57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57E5" w:rsidRPr="00BD57E5" w:rsidRDefault="00BD57E5" w:rsidP="00BD57E5">
            <w:r w:rsidRPr="00BD57E5">
              <w:t>Intercept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r w:rsidRPr="00BD57E5">
              <w:t>Intercept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1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1.07932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0.74335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1.45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0.1772</w:t>
            </w:r>
          </w:p>
        </w:tc>
      </w:tr>
      <w:tr w:rsidR="00BD57E5" w:rsidRPr="00BD57E5" w:rsidTr="00BD57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57E5" w:rsidRPr="00BD57E5" w:rsidRDefault="00BD57E5" w:rsidP="00BD57E5">
            <w:r w:rsidRPr="00BD57E5">
              <w:t>Duration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r w:rsidRPr="00BD57E5">
              <w:t>Duration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1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0.58972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0.07008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8.41</w:t>
            </w:r>
          </w:p>
        </w:tc>
        <w:tc>
          <w:tcPr>
            <w:tcW w:w="0" w:type="auto"/>
            <w:vAlign w:val="bottom"/>
          </w:tcPr>
          <w:p w:rsidR="00BD57E5" w:rsidRPr="00BD57E5" w:rsidRDefault="00BD57E5" w:rsidP="00BD57E5">
            <w:pPr>
              <w:jc w:val="right"/>
            </w:pPr>
            <w:r w:rsidRPr="00BD57E5">
              <w:t>&lt;.0001</w:t>
            </w:r>
          </w:p>
        </w:tc>
      </w:tr>
    </w:tbl>
    <w:p w:rsidR="00BD57E5" w:rsidRPr="00BD57E5" w:rsidRDefault="00BD57E5" w:rsidP="002D36CA">
      <w:pPr>
        <w:jc w:val="center"/>
      </w:pPr>
      <w:bookmarkStart w:id="8" w:name="_AMO_566424154"/>
      <w:bookmarkEnd w:id="7"/>
      <w:r w:rsidRPr="00BD57E5">
        <w:lastRenderedPageBreak/>
        <w:t>Linear Regression Results</w:t>
      </w:r>
      <w:bookmarkEnd w:id="8"/>
    </w:p>
    <w:p w:rsidR="00BD57E5" w:rsidRPr="00BD57E5" w:rsidRDefault="00BD57E5" w:rsidP="002D36CA">
      <w:pPr>
        <w:jc w:val="center"/>
      </w:pPr>
    </w:p>
    <w:p w:rsidR="00BD57E5" w:rsidRPr="00BD57E5" w:rsidRDefault="00BD57E5" w:rsidP="002D36CA">
      <w:pPr>
        <w:jc w:val="center"/>
      </w:pPr>
      <w:bookmarkStart w:id="9" w:name="_AMO_137875840"/>
      <w:r w:rsidRPr="00BD57E5">
        <w:t>The REG Procedure</w:t>
      </w:r>
    </w:p>
    <w:p w:rsidR="00BD57E5" w:rsidRPr="00BD57E5" w:rsidRDefault="00BD57E5" w:rsidP="002D36CA">
      <w:pPr>
        <w:jc w:val="center"/>
      </w:pPr>
      <w:r w:rsidRPr="00BD57E5">
        <w:t>Model: Linear_Regression_Model</w:t>
      </w:r>
    </w:p>
    <w:p w:rsidR="00BD57E5" w:rsidRPr="00BD57E5" w:rsidRDefault="00BD57E5" w:rsidP="002D36CA">
      <w:pPr>
        <w:jc w:val="center"/>
      </w:pPr>
      <w:r w:rsidRPr="00BD57E5">
        <w:t>Dependent Variable: City City</w:t>
      </w:r>
    </w:p>
    <w:bookmarkEnd w:id="9"/>
    <w:p w:rsidR="00BD57E5" w:rsidRPr="00BD57E5" w:rsidRDefault="00BD57E5" w:rsidP="002D36CA">
      <w:pPr>
        <w:jc w:val="center"/>
      </w:pPr>
    </w:p>
    <w:p w:rsidR="00BD57E5" w:rsidRPr="00BD57E5" w:rsidRDefault="00BD57E5" w:rsidP="00BD57E5">
      <w:pPr>
        <w:jc w:val="center"/>
      </w:pPr>
      <w:bookmarkStart w:id="10" w:name="_AMO_94642734"/>
      <w:r w:rsidRPr="00BD57E5">
        <w:rPr>
          <w:noProof/>
        </w:rPr>
        <w:drawing>
          <wp:inline distT="0" distB="0" distL="0" distR="0">
            <wp:extent cx="4876800" cy="3657600"/>
            <wp:effectExtent l="0" t="0" r="0" b="0"/>
            <wp:docPr id="14" name="Picture 14" descr="Histogram of residuals for City with normal and kernel densities overlaid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0"/>
    </w:p>
    <w:p w:rsidR="00BD57E5" w:rsidRPr="00BD57E5" w:rsidRDefault="00BD57E5" w:rsidP="00BD57E5">
      <w:pPr>
        <w:jc w:val="center"/>
      </w:pPr>
    </w:p>
    <w:p w:rsidR="00BD57E5" w:rsidRPr="00BD57E5" w:rsidRDefault="00BD57E5" w:rsidP="00BD57E5">
      <w:pPr>
        <w:jc w:val="center"/>
      </w:pPr>
      <w:bookmarkStart w:id="11" w:name="_AMO_386255927"/>
      <w:r w:rsidRPr="00BD57E5">
        <w:rPr>
          <w:noProof/>
        </w:rPr>
        <w:lastRenderedPageBreak/>
        <w:drawing>
          <wp:inline distT="0" distB="0" distL="0" distR="0">
            <wp:extent cx="4876800" cy="3657600"/>
            <wp:effectExtent l="0" t="0" r="0" b="0"/>
            <wp:docPr id="15" name="Picture 15" descr="Scatter plot of residuals by predicted values for City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1"/>
    </w:p>
    <w:p w:rsidR="00BD57E5" w:rsidRPr="00BD57E5" w:rsidRDefault="00BD57E5" w:rsidP="00BD57E5">
      <w:pPr>
        <w:jc w:val="center"/>
      </w:pPr>
    </w:p>
    <w:p w:rsidR="00BD57E5" w:rsidRPr="00BD57E5" w:rsidRDefault="00BD57E5" w:rsidP="00BD57E5">
      <w:pPr>
        <w:jc w:val="center"/>
      </w:pPr>
      <w:bookmarkStart w:id="12" w:name="_AMO_505103728"/>
      <w:r w:rsidRPr="00BD57E5">
        <w:rPr>
          <w:noProof/>
        </w:rPr>
        <w:drawing>
          <wp:inline distT="0" distB="0" distL="0" distR="0">
            <wp:extent cx="4876800" cy="3657600"/>
            <wp:effectExtent l="0" t="0" r="0" b="0"/>
            <wp:docPr id="16" name="Picture 16" descr="Scatter plot of studentized residuals (RSTUDENT) by predicted values for City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2"/>
    </w:p>
    <w:p w:rsidR="00BD57E5" w:rsidRPr="00BD57E5" w:rsidRDefault="00BD57E5" w:rsidP="00BD57E5">
      <w:pPr>
        <w:jc w:val="center"/>
      </w:pPr>
    </w:p>
    <w:p w:rsidR="00BD57E5" w:rsidRPr="00BD57E5" w:rsidRDefault="00BD57E5" w:rsidP="00BD57E5">
      <w:pPr>
        <w:jc w:val="center"/>
      </w:pPr>
      <w:bookmarkStart w:id="13" w:name="_AMO_157671398"/>
      <w:r w:rsidRPr="00BD57E5">
        <w:rPr>
          <w:noProof/>
        </w:rPr>
        <w:lastRenderedPageBreak/>
        <w:drawing>
          <wp:inline distT="0" distB="0" distL="0" distR="0">
            <wp:extent cx="3657600" cy="3657600"/>
            <wp:effectExtent l="0" t="0" r="0" b="0"/>
            <wp:docPr id="17" name="Picture 17" descr="Scatter plot of observed by predicted values for City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3"/>
    </w:p>
    <w:p w:rsidR="00BD57E5" w:rsidRPr="00BD57E5" w:rsidRDefault="00BD57E5" w:rsidP="00BD57E5">
      <w:pPr>
        <w:jc w:val="center"/>
      </w:pPr>
    </w:p>
    <w:p w:rsidR="00BD57E5" w:rsidRPr="00BD57E5" w:rsidRDefault="00BD57E5" w:rsidP="00BD57E5">
      <w:pPr>
        <w:jc w:val="center"/>
      </w:pPr>
      <w:bookmarkStart w:id="14" w:name="_AMO_781584079"/>
      <w:r w:rsidRPr="00BD57E5">
        <w:rPr>
          <w:noProof/>
        </w:rPr>
        <w:drawing>
          <wp:inline distT="0" distB="0" distL="0" distR="0">
            <wp:extent cx="4876800" cy="3657600"/>
            <wp:effectExtent l="0" t="0" r="0" b="0"/>
            <wp:docPr id="18" name="Picture 18" descr="Needle plot of Cook's D statistic by observation for City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4"/>
    </w:p>
    <w:p w:rsidR="00BD57E5" w:rsidRPr="00BD57E5" w:rsidRDefault="00BD57E5" w:rsidP="00BD57E5">
      <w:pPr>
        <w:jc w:val="center"/>
      </w:pPr>
    </w:p>
    <w:p w:rsidR="00BD57E5" w:rsidRPr="00BD57E5" w:rsidRDefault="00BD57E5" w:rsidP="00BD57E5">
      <w:pPr>
        <w:jc w:val="center"/>
      </w:pPr>
      <w:bookmarkStart w:id="15" w:name="_AMO_71622271"/>
      <w:r w:rsidRPr="00BD57E5">
        <w:rPr>
          <w:noProof/>
        </w:rPr>
        <w:lastRenderedPageBreak/>
        <w:drawing>
          <wp:inline distT="0" distB="0" distL="0" distR="0">
            <wp:extent cx="4876800" cy="3657600"/>
            <wp:effectExtent l="0" t="0" r="0" b="0"/>
            <wp:docPr id="19" name="Picture 19" descr="Scatter plot of studentized residuals (RSTUDENT) by leverage for City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5"/>
    </w:p>
    <w:p w:rsidR="00BD57E5" w:rsidRPr="00BD57E5" w:rsidRDefault="00BD57E5" w:rsidP="00BD57E5">
      <w:pPr>
        <w:jc w:val="center"/>
      </w:pPr>
    </w:p>
    <w:p w:rsidR="00BD57E5" w:rsidRPr="00BD57E5" w:rsidRDefault="00BD57E5" w:rsidP="00BD57E5">
      <w:pPr>
        <w:jc w:val="center"/>
      </w:pPr>
      <w:bookmarkStart w:id="16" w:name="_AMO_580779276"/>
      <w:r w:rsidRPr="00BD57E5">
        <w:rPr>
          <w:noProof/>
        </w:rPr>
        <w:drawing>
          <wp:inline distT="0" distB="0" distL="0" distR="0">
            <wp:extent cx="4876800" cy="3657600"/>
            <wp:effectExtent l="0" t="0" r="0" b="0"/>
            <wp:docPr id="20" name="Picture 20" descr="Q-Q plot of residuals for City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6"/>
    </w:p>
    <w:p w:rsidR="00BD57E5" w:rsidRPr="00BD57E5" w:rsidRDefault="00BD57E5" w:rsidP="00BD57E5">
      <w:pPr>
        <w:jc w:val="center"/>
      </w:pPr>
    </w:p>
    <w:p w:rsidR="00BD57E5" w:rsidRPr="00BD57E5" w:rsidRDefault="00BD57E5" w:rsidP="00BD57E5">
      <w:pPr>
        <w:jc w:val="center"/>
      </w:pPr>
      <w:bookmarkStart w:id="17" w:name="_AMO_859178634"/>
      <w:r w:rsidRPr="00BD57E5">
        <w:rPr>
          <w:noProof/>
        </w:rPr>
        <w:lastRenderedPageBreak/>
        <w:drawing>
          <wp:inline distT="0" distB="0" distL="0" distR="0">
            <wp:extent cx="4876800" cy="3657600"/>
            <wp:effectExtent l="0" t="0" r="0" b="0"/>
            <wp:docPr id="21" name="Picture 21" descr="Residual-Fit spread plot for City. This plot consists of two side-by-side plots that show the spread in the fitted values about their mean and the spread in the residuals respectively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7"/>
    </w:p>
    <w:p w:rsidR="00BD57E5" w:rsidRPr="00BD57E5" w:rsidRDefault="00BD57E5" w:rsidP="00BD57E5">
      <w:pPr>
        <w:jc w:val="center"/>
      </w:pPr>
    </w:p>
    <w:p w:rsidR="00BD57E5" w:rsidRPr="00BD57E5" w:rsidRDefault="00BD57E5" w:rsidP="00BD57E5">
      <w:pPr>
        <w:jc w:val="center"/>
      </w:pPr>
      <w:bookmarkStart w:id="18" w:name="_AMO_120114305"/>
      <w:r w:rsidRPr="00BD57E5">
        <w:rPr>
          <w:noProof/>
        </w:rPr>
        <w:drawing>
          <wp:inline distT="0" distB="0" distL="0" distR="0">
            <wp:extent cx="4876800" cy="3657600"/>
            <wp:effectExtent l="0" t="0" r="0" b="0"/>
            <wp:docPr id="22" name="Picture 22" descr="Box plot of residuals for City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8"/>
    </w:p>
    <w:p w:rsidR="00BD57E5" w:rsidRPr="00BD57E5" w:rsidRDefault="00BD57E5" w:rsidP="00BD57E5">
      <w:pPr>
        <w:jc w:val="center"/>
      </w:pPr>
    </w:p>
    <w:p w:rsidR="00BD57E5" w:rsidRPr="00BD57E5" w:rsidRDefault="00BD57E5" w:rsidP="00BD57E5">
      <w:pPr>
        <w:jc w:val="center"/>
      </w:pPr>
      <w:bookmarkStart w:id="19" w:name="_AMO_958868002"/>
      <w:r w:rsidRPr="00BD57E5">
        <w:rPr>
          <w:noProof/>
        </w:rPr>
        <w:lastRenderedPageBreak/>
        <w:drawing>
          <wp:inline distT="0" distB="0" distL="0" distR="0">
            <wp:extent cx="4876800" cy="4876800"/>
            <wp:effectExtent l="0" t="0" r="0" b="0"/>
            <wp:docPr id="23" name="Picture 23" descr="Panel of fit diagnostics for City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9"/>
    </w:p>
    <w:p w:rsidR="00BD57E5" w:rsidRPr="00BD57E5" w:rsidRDefault="00BD57E5" w:rsidP="00BD57E5">
      <w:pPr>
        <w:jc w:val="center"/>
      </w:pPr>
    </w:p>
    <w:p w:rsidR="00BD57E5" w:rsidRPr="00BD57E5" w:rsidRDefault="00BD57E5" w:rsidP="00BD57E5">
      <w:pPr>
        <w:jc w:val="center"/>
      </w:pPr>
      <w:bookmarkStart w:id="20" w:name="_AMO_692887333"/>
      <w:r w:rsidRPr="00BD57E5">
        <w:rPr>
          <w:noProof/>
        </w:rPr>
        <w:lastRenderedPageBreak/>
        <w:drawing>
          <wp:inline distT="0" distB="0" distL="0" distR="0">
            <wp:extent cx="4876800" cy="3657600"/>
            <wp:effectExtent l="0" t="0" r="0" b="0"/>
            <wp:docPr id="24" name="Picture 24" descr="Needle plot of DFFITS for City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20"/>
    </w:p>
    <w:p w:rsidR="00BD57E5" w:rsidRPr="00BD57E5" w:rsidRDefault="00BD57E5" w:rsidP="00BD57E5">
      <w:pPr>
        <w:jc w:val="center"/>
      </w:pPr>
    </w:p>
    <w:p w:rsidR="00BD57E5" w:rsidRPr="00BD57E5" w:rsidRDefault="00BD57E5" w:rsidP="00BD57E5">
      <w:pPr>
        <w:jc w:val="center"/>
      </w:pPr>
      <w:bookmarkStart w:id="21" w:name="_AMO_10666557"/>
      <w:r w:rsidRPr="00BD57E5">
        <w:rPr>
          <w:noProof/>
        </w:rPr>
        <w:drawing>
          <wp:inline distT="0" distB="0" distL="0" distR="0">
            <wp:extent cx="4876800" cy="2743200"/>
            <wp:effectExtent l="0" t="0" r="0" b="0"/>
            <wp:docPr id="25" name="Picture 25" descr="Panel of DFBETAS by observation for City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21"/>
    </w:p>
    <w:p w:rsidR="00BD57E5" w:rsidRPr="00BD57E5" w:rsidRDefault="00BD57E5" w:rsidP="00BD57E5">
      <w:pPr>
        <w:jc w:val="center"/>
      </w:pPr>
    </w:p>
    <w:p w:rsidR="00BD57E5" w:rsidRPr="00BD57E5" w:rsidRDefault="00BD57E5" w:rsidP="00BD57E5">
      <w:pPr>
        <w:jc w:val="center"/>
      </w:pPr>
      <w:bookmarkStart w:id="22" w:name="_AMO_205029232"/>
      <w:r w:rsidRPr="00BD57E5">
        <w:rPr>
          <w:noProof/>
        </w:rPr>
        <w:lastRenderedPageBreak/>
        <w:drawing>
          <wp:inline distT="0" distB="0" distL="0" distR="0">
            <wp:extent cx="4876800" cy="3657600"/>
            <wp:effectExtent l="0" t="0" r="0" b="0"/>
            <wp:docPr id="26" name="Picture 26" descr="Scatter plot of residuals by Duration for City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22"/>
    </w:p>
    <w:p w:rsidR="00BD57E5" w:rsidRPr="00BD57E5" w:rsidRDefault="00BD57E5" w:rsidP="00BD57E5">
      <w:pPr>
        <w:jc w:val="center"/>
      </w:pPr>
    </w:p>
    <w:p w:rsidR="00BD57E5" w:rsidRPr="00BD57E5" w:rsidRDefault="00BD57E5" w:rsidP="00BD57E5">
      <w:pPr>
        <w:jc w:val="center"/>
      </w:pPr>
      <w:bookmarkStart w:id="23" w:name="_AMO_359430234"/>
      <w:r w:rsidRPr="00BD57E5">
        <w:rPr>
          <w:noProof/>
        </w:rPr>
        <w:drawing>
          <wp:inline distT="0" distB="0" distL="0" distR="0">
            <wp:extent cx="4876800" cy="3657600"/>
            <wp:effectExtent l="0" t="0" r="0" b="0"/>
            <wp:docPr id="27" name="Picture 27" descr="Scatterplot of City by Duration overlaid with the fit line, a 95% confidence band and lower and upper 95% prediction limits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23"/>
    </w:p>
    <w:p w:rsidR="00BD57E5" w:rsidRPr="00BD57E5" w:rsidRDefault="00BD57E5">
      <w:bookmarkStart w:id="24" w:name="_GoBack"/>
      <w:bookmarkEnd w:id="24"/>
    </w:p>
    <w:p w:rsidR="00BD57E5" w:rsidRPr="00BD57E5" w:rsidRDefault="00BD57E5" w:rsidP="00BD57E5">
      <w:pPr>
        <w:jc w:val="center"/>
      </w:pPr>
    </w:p>
    <w:bookmarkEnd w:id="0"/>
    <w:bookmarkEnd w:id="1"/>
    <w:p w:rsidR="00BD57E5" w:rsidRDefault="00BD57E5" w:rsidP="002D36CA">
      <w:pPr>
        <w:jc w:val="center"/>
        <w:rPr>
          <w:b/>
        </w:rPr>
      </w:pPr>
    </w:p>
    <w:sectPr w:rsidR="00BD57E5" w:rsidSect="00AD3A2A">
      <w:headerReference w:type="default" r:id="rId20"/>
      <w:footerReference w:type="default" r:id="rId21"/>
      <w:pgSz w:w="12240" w:h="15840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E35" w:rsidRDefault="00AC5E35" w:rsidP="00BD32CA">
      <w:pPr>
        <w:spacing w:after="0" w:line="240" w:lineRule="auto"/>
      </w:pPr>
      <w:r>
        <w:separator/>
      </w:r>
    </w:p>
  </w:endnote>
  <w:endnote w:type="continuationSeparator" w:id="0">
    <w:p w:rsidR="00AC5E35" w:rsidRDefault="00AC5E35" w:rsidP="00BD3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 w:rsidP="000915A3">
    <w:pPr>
      <w:pStyle w:val="Footer"/>
    </w:pPr>
    <w:r w:rsidRPr="000915A3">
      <w:rPr>
        <w:b/>
      </w:rPr>
      <w:t>SAS Enterprise Guide</w:t>
    </w:r>
    <w:r>
      <w:tab/>
    </w:r>
    <w:r>
      <w:tab/>
    </w:r>
    <w:sdt>
      <w:sdtPr>
        <w:id w:val="185646067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57E5">
          <w:rPr>
            <w:noProof/>
          </w:rPr>
          <w:t>9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E35" w:rsidRDefault="00AC5E35" w:rsidP="00BD32CA">
      <w:pPr>
        <w:spacing w:after="0" w:line="240" w:lineRule="auto"/>
      </w:pPr>
      <w:r>
        <w:separator/>
      </w:r>
    </w:p>
  </w:footnote>
  <w:footnote w:type="continuationSeparator" w:id="0">
    <w:p w:rsidR="00AC5E35" w:rsidRDefault="00AC5E35" w:rsidP="00BD3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DD33BB">
    <w:pPr>
      <w:pStyle w:val="Header"/>
    </w:pPr>
    <w:r>
      <w:rPr>
        <w:rFonts w:ascii="Arial" w:hAnsi="Arial" w:cs="Arial"/>
        <w:noProof/>
        <w:color w:val="959595"/>
        <w:sz w:val="20"/>
        <w:szCs w:val="20"/>
      </w:rPr>
      <w:drawing>
        <wp:inline distT="0" distB="0" distL="0" distR="0" wp14:anchorId="10BE0A5F" wp14:editId="65A0A11F">
          <wp:extent cx="640080" cy="266700"/>
          <wp:effectExtent l="0" t="0" r="7620" b="0"/>
          <wp:docPr id="1" name="Picture 1" descr="http://sww.sas.com/sasbrand/wp-content/uploads/2013/10/sas-master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sww.sas.com/sasbrand/wp-content/uploads/2013/10/sas-master-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D33BB" w:rsidRDefault="00DD33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SingleObject_454853811_ROM_F0.SEC2.GLM_1.SEC1.HDR.TXT1" w:val="_AMO_351186108"/>
    <w:docVar w:name="_AMO_SingleObject_454853811_ROM_F0.SEC2.GLM_1.SEC1.SEC2.BDY.Data_Class_Levels" w:val="_AMO_862126450"/>
    <w:docVar w:name="_AMO_SingleObject_454853811_ROM_F0.SEC2.GLM_1.SEC1.SEC2.BDY.Data_Number_of_Observations" w:val="_AMO_540574480"/>
    <w:docVar w:name="_AMO_SingleObject_454853811_ROM_F0.SEC2.GLM_1.SEC1.SEC2.FTR.TXT1" w:val="_AMO_619874474"/>
    <w:docVar w:name="_AMO_SingleObject_454853811_ROM_F0.SEC2.GLM_1.SEC1.SEC2.HDR.TXT1" w:val="_AMO_754903836"/>
    <w:docVar w:name="_AMO_SingleObject_454853811_ROM_F0.SEC2.GLM_1.SEC2.HDR.TXT1" w:val="_AMO_620409318"/>
    <w:docVar w:name="_AMO_SingleObject_454853811_ROM_F0.SEC2.GLM_1.SEC2.SEC2.BDY.Analysis_of_Variance_SALES_Fit_Statistics" w:val="_AMO_796077954"/>
    <w:docVar w:name="_AMO_SingleObject_454853811_ROM_F0.SEC2.GLM_1.SEC2.SEC2.BDY.Analysis_of_Variance_SALES_Overall_ANOVA" w:val="_AMO_687068206"/>
    <w:docVar w:name="_AMO_SingleObject_454853811_ROM_F0.SEC2.GLM_1.SEC2.SEC2.BDY.Analysis_of_Variance_SALES_Solution" w:val="_AMO_923874009"/>
    <w:docVar w:name="_AMO_SingleObject_454853811_ROM_F0.SEC2.GLM_1.SEC2.SEC2.BDY.Analysis_of_Variance_SALES_Type_I_Model_ANOVA" w:val="_AMO_73148100"/>
    <w:docVar w:name="_AMO_SingleObject_454853811_ROM_F0.SEC2.GLM_1.SEC2.SEC2.BDY.Analysis_of_Variance_SALES_Type_III_Model_ANOVA" w:val="_AMO_589863873"/>
    <w:docVar w:name="_AMO_SingleObject_454853811_ROM_F0.SEC2.GLM_1.SEC2.SEC2.BDY.IMG6" w:val="_AMO_175851617"/>
    <w:docVar w:name="_AMO_SingleObject_454853811_ROM_F0.SEC2.GLM_1.SEC2.SEC2.BDY.IMG7" w:val="_AMO_675131578"/>
    <w:docVar w:name="_AMO_SingleObject_454853811_ROM_F0.SEC2.GLM_1.SEC2.SEC2.FTR.TXT1" w:val="_AMO_807130741"/>
    <w:docVar w:name="_AMO_SingleObject_454853811_ROM_F0.SEC2.GLM_1.SEC2.SEC2.HDR.TXT1" w:val="_AMO_596496057"/>
    <w:docVar w:name="_AMO_SingleObject_568259029_ROM_F0.SEC2.ANOVA_1.SEC1.HDR.TXT1" w:val="_AMO_67155683"/>
    <w:docVar w:name="_AMO_SingleObject_568259029_ROM_F0.SEC2.ANOVA_1.SEC1.HDR.TXT2" w:val="_AMO_900004715"/>
    <w:docVar w:name="_AMO_SingleObject_568259029_ROM_F0.SEC2.ANOVA_1.SEC1.SEC2.BDY.Data_Class_Levels" w:val="_AMO_454988401"/>
    <w:docVar w:name="_AMO_SingleObject_568259029_ROM_F0.SEC2.ANOVA_1.SEC1.SEC2.BDY.Data_Number_of_Observations" w:val="_AMO_105697072"/>
    <w:docVar w:name="_AMO_SingleObject_568259029_ROM_F0.SEC2.ANOVA_1.SEC1.SEC2.FTR.TXT1" w:val="_AMO_694794114"/>
    <w:docVar w:name="_AMO_SingleObject_568259029_ROM_F0.SEC2.ANOVA_1.SEC1.SEC2.HDR.TXT1" w:val="_AMO_913754539"/>
    <w:docVar w:name="_AMO_SingleObject_568259029_ROM_F0.SEC2.ANOVA_1.SEC2.HDR.TXT1" w:val="_AMO_636904781"/>
    <w:docVar w:name="_AMO_SingleObject_568259029_ROM_F0.SEC2.ANOVA_1.SEC2.HDR.TXT2" w:val="_AMO_612511577"/>
    <w:docVar w:name="_AMO_SingleObject_568259029_ROM_F0.SEC2.ANOVA_1.SEC2.SEC2.BDY.Analysis_of_Variance_SALES_Anova_Model_ANOVA" w:val="_AMO_342828720"/>
    <w:docVar w:name="_AMO_SingleObject_568259029_ROM_F0.SEC2.ANOVA_1.SEC2.SEC2.BDY.Analysis_of_Variance_SALES_Fit_Statistics" w:val="_AMO_936987265"/>
    <w:docVar w:name="_AMO_SingleObject_568259029_ROM_F0.SEC2.ANOVA_1.SEC2.SEC2.BDY.Analysis_of_Variance_SALES_Overall_ANOVA" w:val="_AMO_233978879"/>
    <w:docVar w:name="_AMO_SingleObject_568259029_ROM_F0.SEC2.ANOVA_1.SEC2.SEC2.FTR.TXT1" w:val="_AMO_188744358"/>
    <w:docVar w:name="_AMO_SingleObject_568259029_ROM_F0.SEC2.ANOVA_1.SEC2.SEC2.HDR.TXT1" w:val="_AMO_71572694"/>
    <w:docVar w:name="_AMO_SingleObject_679851088_ROM_F0.SEC2.Reg_1.SEC1.HDR.TXT1" w:val="_AMO_217572063"/>
    <w:docVar w:name="_AMO_SingleObject_679851088_ROM_F0.SEC2.Reg_1.SEC1.SEC2.BDY.Linear_Regression_Model_Fit_City_Analysis_of_Variance" w:val="_AMO_942068899"/>
    <w:docVar w:name="_AMO_SingleObject_679851088_ROM_F0.SEC2.Reg_1.SEC1.SEC2.BDY.Linear_Regression_Model_Fit_City_Fit_Statistics" w:val="_AMO_981593026"/>
    <w:docVar w:name="_AMO_SingleObject_679851088_ROM_F0.SEC2.Reg_1.SEC1.SEC2.BDY.Linear_Regression_Model_Fit_City_Number_of_Observations" w:val="_AMO_333675704"/>
    <w:docVar w:name="_AMO_SingleObject_679851088_ROM_F0.SEC2.Reg_1.SEC1.SEC2.BDY.Linear_Regression_Model_Fit_City_Parameter_Estimates" w:val="_AMO_74412154"/>
    <w:docVar w:name="_AMO_SingleObject_679851088_ROM_F0.SEC2.Reg_1.SEC1.SEC2.FTR.Linear_Regression_Model" w:val="_AMO_917323831"/>
    <w:docVar w:name="_AMO_SingleObject_679851088_ROM_F0.SEC2.Reg_1.SEC1.SEC2.HDR.TXT1" w:val="_AMO_667589518"/>
    <w:docVar w:name="_AMO_SingleObject_679851088_ROM_F0.SEC2.Reg_1.SEC2.HDR.Linear_Regression_Model" w:val="_AMO_566424154"/>
    <w:docVar w:name="_AMO_SingleObject_679851088_ROM_F0.SEC2.Reg_1.SEC2.SEC2.BDY.IMG1" w:val="_AMO_94642734"/>
    <w:docVar w:name="_AMO_SingleObject_679851088_ROM_F0.SEC2.Reg_1.SEC2.SEC2.BDY.IMG10" w:val="_AMO_958868002"/>
    <w:docVar w:name="_AMO_SingleObject_679851088_ROM_F0.SEC2.Reg_1.SEC2.SEC2.BDY.IMG11" w:val="_AMO_692887333"/>
    <w:docVar w:name="_AMO_SingleObject_679851088_ROM_F0.SEC2.Reg_1.SEC2.SEC2.BDY.IMG12" w:val="_AMO_10666557"/>
    <w:docVar w:name="_AMO_SingleObject_679851088_ROM_F0.SEC2.Reg_1.SEC2.SEC2.BDY.IMG13" w:val="_AMO_205029232"/>
    <w:docVar w:name="_AMO_SingleObject_679851088_ROM_F0.SEC2.Reg_1.SEC2.SEC2.BDY.IMG14" w:val="_AMO_359430234"/>
    <w:docVar w:name="_AMO_SingleObject_679851088_ROM_F0.SEC2.Reg_1.SEC2.SEC2.BDY.IMG2" w:val="_AMO_386255927"/>
    <w:docVar w:name="_AMO_SingleObject_679851088_ROM_F0.SEC2.Reg_1.SEC2.SEC2.BDY.IMG3" w:val="_AMO_505103728"/>
    <w:docVar w:name="_AMO_SingleObject_679851088_ROM_F0.SEC2.Reg_1.SEC2.SEC2.BDY.IMG4" w:val="_AMO_157671398"/>
    <w:docVar w:name="_AMO_SingleObject_679851088_ROM_F0.SEC2.Reg_1.SEC2.SEC2.BDY.IMG5" w:val="_AMO_781584079"/>
    <w:docVar w:name="_AMO_SingleObject_679851088_ROM_F0.SEC2.Reg_1.SEC2.SEC2.BDY.IMG6" w:val="_AMO_71622271"/>
    <w:docVar w:name="_AMO_SingleObject_679851088_ROM_F0.SEC2.Reg_1.SEC2.SEC2.BDY.IMG7" w:val="_AMO_580779276"/>
    <w:docVar w:name="_AMO_SingleObject_679851088_ROM_F0.SEC2.Reg_1.SEC2.SEC2.BDY.IMG8" w:val="_AMO_859178634"/>
    <w:docVar w:name="_AMO_SingleObject_679851088_ROM_F0.SEC2.Reg_1.SEC2.SEC2.BDY.IMG9" w:val="_AMO_120114305"/>
    <w:docVar w:name="_AMO_SingleObject_679851088_ROM_F0.SEC2.Reg_1.SEC2.SEC2.FTR.Linear_Regression_Model" w:val="_AMO_293880065"/>
    <w:docVar w:name="_AMO_SingleObject_679851088_ROM_F0.SEC2.Reg_1.SEC2.SEC2.HDR.Linear_Regression_Model" w:val="_AMO_137875840"/>
    <w:docVar w:name="_AMO_SingleObject_748751766_ROM_F0.SEC2.Calis_1.SEC1.SEC1.BDY.Modeling_Specification_Covariance_Parameters" w:val="_AMO_348224376"/>
    <w:docVar w:name="_AMO_SingleObject_748751766_ROM_F0.SEC2.Calis_1.SEC1.SEC1.BDY.Modeling_Specification_Equations" w:val="_AMO_799447818"/>
    <w:docVar w:name="_AMO_SingleObject_748751766_ROM_F0.SEC2.Calis_1.SEC1.SEC1.BDY.Modeling_Specification_LINEQS_Model_Variables" w:val="_AMO_271193309"/>
    <w:docVar w:name="_AMO_SingleObject_748751766_ROM_F0.SEC2.Calis_1.SEC1.SEC1.BDY.Modeling_Specification_Modeling_Information" w:val="_AMO_834663685"/>
    <w:docVar w:name="_AMO_SingleObject_748751766_ROM_F0.SEC2.Calis_1.SEC1.SEC1.BDY.Modeling_Specification_Variances_of_Exogenous_Variables" w:val="_AMO_919486822"/>
    <w:docVar w:name="_AMO_SingleObject_748751766_ROM_F0.SEC2.Calis_1.SEC1.SEC1.HDR.TXT1" w:val="_AMO_315177746"/>
    <w:docVar w:name="_AMO_SingleObject_748751766_ROM_F0.SEC2.Calis_1.SEC2.SEC1.BDY.Descriptive_Statistics_Simple_Statistics" w:val="_AMO_601314646"/>
    <w:docVar w:name="_AMO_SingleObject_748751766_ROM_F0.SEC2.Calis_1.SEC2.SEC1.HDR.TXT1" w:val="_AMO_241874190"/>
    <w:docVar w:name="_AMO_SingleObject_748751766_ROM_F0.SEC2.Calis_1.SEC3.SEC1.BDY.Optimization_Initial_Estimation_Methods" w:val="_AMO_493535635"/>
    <w:docVar w:name="_AMO_SingleObject_748751766_ROM_F0.SEC2.Calis_1.SEC3.SEC1.BDY.Optimization_Initial_Parameter_Estimates" w:val="_AMO_971476307"/>
    <w:docVar w:name="_AMO_SingleObject_748751766_ROM_F0.SEC2.Calis_1.SEC3.SEC1.HDR.TXT1" w:val="_AMO_838499660"/>
    <w:docVar w:name="_AMO_SingleObject_748751766_ROM_F0.SEC2.Calis_1.SEC4.SEC1.HDR.Optimization" w:val="_AMO_471043202"/>
    <w:docVar w:name="_AMO_SingleObject_748751766_ROM_F0.SEC2.Calis_1.SEC4.SEC1.SEC2.HDR.Optimization" w:val="_AMO_771952043"/>
    <w:docVar w:name="_AMO_SingleObject_748751766_ROM_F0.SEC2.Calis_1.SEC4.SEC1.SEC3.BDY.Optimization_Convergence_Status" w:val="_AMO_341511701"/>
    <w:docVar w:name="_AMO_SingleObject_748751766_ROM_F0.SEC2.Calis_1.SEC4.SEC1.SEC3.BDY.Optimization_Iteration_History" w:val="_AMO_916054244"/>
    <w:docVar w:name="_AMO_SingleObject_748751766_ROM_F0.SEC2.Calis_1.SEC4.SEC1.SEC3.BDY.Optimization_Optimization_Results" w:val="_AMO_694684229"/>
    <w:docVar w:name="_AMO_SingleObject_748751766_ROM_F0.SEC2.Calis_1.SEC4.SEC1.SEC3.BDY.Optimization_Optimization_Start" w:val="_AMO_183449839"/>
    <w:docVar w:name="_AMO_SingleObject_748751766_ROM_F0.SEC2.Calis_1.SEC4.SEC1.SEC3.BDY.Optimization_Problem_Description" w:val="_AMO_454438990"/>
    <w:docVar w:name="_AMO_SingleObject_748751766_ROM_F0.SEC2.Calis_1.SEC4.SEC1.SEC3.HDR.Optimization" w:val="_AMO_920952098"/>
    <w:docVar w:name="_AMO_SingleObject_748751766_ROM_F0.SEC2.Calis_1.SEC5.SEC1.BDY.Fit_Fit_Summary" w:val="_AMO_694388057"/>
    <w:docVar w:name="_AMO_SingleObject_748751766_ROM_F0.SEC2.Calis_1.SEC5.SEC1.HDR.TXT1" w:val="_AMO_711400960"/>
    <w:docVar w:name="_AMO_SingleObject_748751766_ROM_F0.SEC2.Calis_1.SEC6.SEC1.BDY.ML_Estimation_Covariance_Parameters" w:val="_AMO_61549449"/>
    <w:docVar w:name="_AMO_SingleObject_748751766_ROM_F0.SEC2.Calis_1.SEC6.SEC1.BDY.ML_Estimation_Effects_in_Equations" w:val="_AMO_138316334"/>
    <w:docVar w:name="_AMO_SingleObject_748751766_ROM_F0.SEC2.Calis_1.SEC6.SEC1.BDY.ML_Estimation_Equations" w:val="_AMO_461837375"/>
    <w:docVar w:name="_AMO_SingleObject_748751766_ROM_F0.SEC2.Calis_1.SEC6.SEC1.BDY.ML_Estimation_Squared_Multiple_Correlations" w:val="_AMO_802507990"/>
    <w:docVar w:name="_AMO_SingleObject_748751766_ROM_F0.SEC2.Calis_1.SEC6.SEC1.BDY.ML_Estimation_Variances_of_Exogenous_Variables" w:val="_AMO_235569756"/>
    <w:docVar w:name="_AMO_SingleObject_748751766_ROM_F0.SEC2.Calis_1.SEC6.SEC1.HDR.TXT1" w:val="_AMO_504698870"/>
    <w:docVar w:name="_AMO_SingleObject_748751766_ROM_F0.SEC2.Calis_1.SEC7.SEC1.BDY.Standardized_Results_Covariance_Parameters" w:val="_AMO_909046968"/>
    <w:docVar w:name="_AMO_SingleObject_748751766_ROM_F0.SEC2.Calis_1.SEC7.SEC1.BDY.Standardized_Results_Effects_in_Equations" w:val="_AMO_360306797"/>
    <w:docVar w:name="_AMO_SingleObject_748751766_ROM_F0.SEC2.Calis_1.SEC7.SEC1.BDY.Standardized_Results_Equations" w:val="_AMO_616616494"/>
    <w:docVar w:name="_AMO_SingleObject_748751766_ROM_F0.SEC2.Calis_1.SEC7.SEC1.BDY.Standardized_Results_Variances_of_Exogenous_Variables" w:val="_AMO_827200085"/>
    <w:docVar w:name="_AMO_SingleObject_748751766_ROM_F0.SEC2.Calis_1.SEC7.SEC1.HDR.TXT1" w:val="_AMO_1460583"/>
    <w:docVar w:name="_AMO_SingleObject_816624245_ROM_F0.SEC2.Corr_1.SEC1.HDR.TXT1" w:val="_AMO_938662800"/>
    <w:docVar w:name="_AMO_SingleObject_816624245_ROM_F0.SEC2.Corr_1.SEC1.SEC2.BDY.Pearson_Correlations" w:val="_AMO_849163372"/>
    <w:docVar w:name="_AMO_SingleObject_816624245_ROM_F0.SEC2.Corr_1.SEC1.SEC2.BDY.Simple_Statistics" w:val="_AMO_958860866"/>
    <w:docVar w:name="_AMO_SingleObject_816624245_ROM_F0.SEC2.Corr_1.SEC1.SEC2.BDY.Variables_Information" w:val="_AMO_337771797"/>
    <w:docVar w:name="_AMO_SingleObject_816624245_ROM_F0.SEC2.Corr_1.SEC1.SEC2.FTR.TXT1" w:val="_AMO_629245979"/>
    <w:docVar w:name="_AMO_SingleObject_816624245_ROM_F0.SEC2.Corr_1.SEC1.SEC2.HDR.TXT1" w:val="_AMO_768342302"/>
  </w:docVars>
  <w:rsids>
    <w:rsidRoot w:val="00BD32CA"/>
    <w:rsid w:val="00007046"/>
    <w:rsid w:val="000820C0"/>
    <w:rsid w:val="00082CCB"/>
    <w:rsid w:val="000915A3"/>
    <w:rsid w:val="00144790"/>
    <w:rsid w:val="001B6431"/>
    <w:rsid w:val="002862EC"/>
    <w:rsid w:val="002D36CA"/>
    <w:rsid w:val="003E6AFC"/>
    <w:rsid w:val="00416992"/>
    <w:rsid w:val="00542255"/>
    <w:rsid w:val="005478BA"/>
    <w:rsid w:val="00553FA4"/>
    <w:rsid w:val="005C6EC8"/>
    <w:rsid w:val="00757B65"/>
    <w:rsid w:val="008C1C5C"/>
    <w:rsid w:val="00A8176C"/>
    <w:rsid w:val="00AB3D46"/>
    <w:rsid w:val="00AC5E35"/>
    <w:rsid w:val="00AD3A2A"/>
    <w:rsid w:val="00AE422A"/>
    <w:rsid w:val="00AF6EF8"/>
    <w:rsid w:val="00B41B95"/>
    <w:rsid w:val="00BC21FF"/>
    <w:rsid w:val="00BD32CA"/>
    <w:rsid w:val="00BD57E5"/>
    <w:rsid w:val="00DD33BB"/>
    <w:rsid w:val="00E63B17"/>
    <w:rsid w:val="00E95729"/>
    <w:rsid w:val="00F2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9A6A63E-3D6E-4E57-903F-79EA7239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SText">
    <w:name w:val="SAS Text"/>
    <w:basedOn w:val="Normal"/>
    <w:link w:val="SASTextChar"/>
    <w:qFormat/>
    <w:rsid w:val="00007046"/>
    <w:pPr>
      <w:spacing w:after="180" w:line="240" w:lineRule="auto"/>
    </w:pPr>
  </w:style>
  <w:style w:type="character" w:customStyle="1" w:styleId="SASTextChar">
    <w:name w:val="SAS Text Char"/>
    <w:basedOn w:val="DefaultParagraphFont"/>
    <w:link w:val="SASText"/>
    <w:rsid w:val="00007046"/>
  </w:style>
  <w:style w:type="paragraph" w:styleId="Header">
    <w:name w:val="header"/>
    <w:basedOn w:val="Normal"/>
    <w:link w:val="Head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32CA"/>
  </w:style>
  <w:style w:type="paragraph" w:styleId="Footer">
    <w:name w:val="footer"/>
    <w:basedOn w:val="Normal"/>
    <w:link w:val="Foot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SAS Results Chapter 17 Regression.docx</Template>
  <TotalTime>0</TotalTime>
  <Pages>9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SAS</Company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Prentice</dc:creator>
  <cp:keywords/>
  <dc:description/>
  <cp:lastModifiedBy>Pamela Prentice</cp:lastModifiedBy>
  <cp:revision>2</cp:revision>
  <dcterms:created xsi:type="dcterms:W3CDTF">2017-03-06T22:21:00Z</dcterms:created>
  <dcterms:modified xsi:type="dcterms:W3CDTF">2017-03-06T22:21:00Z</dcterms:modified>
</cp:coreProperties>
</file>